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41629C47" w:rsidRDefault="002E2B4B" w14:paraId="7DAAF3D6" w14:textId="00A86A40">
      <w:pPr>
        <w:rPr>
          <w:b w:val="1"/>
          <w:bCs w:val="1"/>
          <w:lang w:val="nl-NL"/>
        </w:rPr>
      </w:pPr>
      <w:r w:rsidRPr="257F88DB" w:rsidR="002E2B4B">
        <w:rPr>
          <w:b w:val="1"/>
          <w:bCs w:val="1"/>
          <w:lang w:val="nl-NL"/>
        </w:rPr>
        <w:t>Bijlag</w:t>
      </w:r>
      <w:r w:rsidRPr="257F88DB" w:rsidR="002E2B4B">
        <w:rPr>
          <w:b w:val="1"/>
          <w:bCs w:val="1"/>
          <w:lang w:val="nl-NL"/>
        </w:rPr>
        <w:t>e</w:t>
      </w:r>
      <w:r w:rsidRPr="257F88DB" w:rsidR="002E2B4B">
        <w:rPr>
          <w:b w:val="1"/>
          <w:bCs w:val="1"/>
          <w:lang w:val="nl-NL"/>
        </w:rPr>
        <w:t xml:space="preserve"> </w:t>
      </w:r>
      <w:r w:rsidRPr="257F88DB" w:rsidR="05026985">
        <w:rPr>
          <w:b w:val="1"/>
          <w:bCs w:val="1"/>
          <w:lang w:val="nl-NL"/>
        </w:rPr>
        <w:t>7</w:t>
      </w:r>
      <w:r w:rsidRPr="257F88DB" w:rsidR="002E2B4B">
        <w:rPr>
          <w:b w:val="1"/>
          <w:bCs w:val="1"/>
          <w:lang w:val="nl-NL"/>
        </w:rPr>
        <w:t xml:space="preserve"> </w:t>
      </w:r>
      <w:r w:rsidRPr="257F88DB" w:rsidR="002E2B4B">
        <w:rPr>
          <w:b w:val="1"/>
          <w:bCs w:val="1"/>
          <w:lang w:val="nl-NL"/>
        </w:rPr>
        <w:t>Ver</w:t>
      </w:r>
      <w:r w:rsidRPr="257F88DB" w:rsidR="002E2B4B">
        <w:rPr>
          <w:b w:val="1"/>
          <w:bCs w:val="1"/>
          <w:lang w:val="nl-NL"/>
        </w:rPr>
        <w:t>kl</w:t>
      </w:r>
      <w:r w:rsidRPr="257F88DB" w:rsidR="002E2B4B">
        <w:rPr>
          <w:b w:val="1"/>
          <w:bCs w:val="1"/>
          <w:lang w:val="nl-NL"/>
        </w:rPr>
        <w:t xml:space="preserve">aring </w:t>
      </w:r>
      <w:r w:rsidRPr="257F88DB" w:rsidR="002E2B4B">
        <w:rPr>
          <w:b w:val="1"/>
          <w:bCs w:val="1"/>
          <w:lang w:val="nl-NL"/>
        </w:rPr>
        <w:t>inzake</w:t>
      </w:r>
      <w:r w:rsidRPr="257F88DB" w:rsidR="002E2B4B">
        <w:rPr>
          <w:b w:val="1"/>
          <w:bCs w:val="1"/>
          <w:lang w:val="nl-NL"/>
        </w:rPr>
        <w:t xml:space="preserve"> </w:t>
      </w:r>
      <w:r w:rsidRPr="257F88DB"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proofErr w:type="gramStart"/>
      <w:r w:rsidRPr="00F93692">
        <w:rPr>
          <w:lang w:val="nl-NL"/>
        </w:rPr>
        <w:t>te</w:t>
      </w:r>
      <w:proofErr w:type="gramEnd"/>
      <w:r w:rsidRPr="00F93692">
        <w:rPr>
          <w:lang w:val="nl-NL"/>
        </w:rPr>
        <w:t xml:space="preserv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 xml:space="preserve">IAO-Verdrag 87 </w:t>
      </w:r>
      <w:proofErr w:type="gramStart"/>
      <w:r w:rsidRPr="00F93692">
        <w:t>betreffende</w:t>
      </w:r>
      <w:proofErr w:type="gramEnd"/>
      <w:r w:rsidRPr="00F93692">
        <w:t xml:space="preserv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 xml:space="preserve">IAO-Verdrag 98 </w:t>
      </w:r>
      <w:proofErr w:type="gramStart"/>
      <w:r w:rsidRPr="00F93692">
        <w:t>betreffende</w:t>
      </w:r>
      <w:proofErr w:type="gramEnd"/>
      <w:r w:rsidRPr="00F93692">
        <w:t xml:space="preserv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 xml:space="preserve">IAO-Verdrag 29 </w:t>
      </w:r>
      <w:proofErr w:type="gramStart"/>
      <w:r w:rsidRPr="00F93692">
        <w:t>betreffende</w:t>
      </w:r>
      <w:proofErr w:type="gramEnd"/>
      <w:r w:rsidRPr="00F93692">
        <w:t xml:space="preserv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 xml:space="preserve">IAO-Verdrag 105 </w:t>
      </w:r>
      <w:proofErr w:type="gramStart"/>
      <w:r w:rsidRPr="00F93692">
        <w:t>betreffende</w:t>
      </w:r>
      <w:proofErr w:type="gramEnd"/>
      <w:r w:rsidRPr="00F93692">
        <w:t xml:space="preserv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 xml:space="preserve">IAO-Verdrag 138 </w:t>
      </w:r>
      <w:proofErr w:type="gramStart"/>
      <w:r w:rsidRPr="00F93692">
        <w:t>betreffende</w:t>
      </w:r>
      <w:proofErr w:type="gramEnd"/>
      <w:r w:rsidRPr="00F93692">
        <w:t xml:space="preserv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70C8" w:rsidP="00375321" w:rsidRDefault="00FD70C8" w14:paraId="4DF8C131" w14:textId="77777777">
      <w:r>
        <w:separator/>
      </w:r>
    </w:p>
  </w:endnote>
  <w:endnote w:type="continuationSeparator" w:id="0">
    <w:p w:rsidR="00FD70C8" w:rsidP="00375321" w:rsidRDefault="00FD70C8" w14:paraId="518499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3D297E52">
    <w:pPr>
      <w:pStyle w:val="Voettekst"/>
      <w:rPr>
        <w:lang w:val="nl-NL"/>
      </w:rPr>
    </w:pPr>
    <w:r>
      <w:rPr>
        <w:lang w:val="nl-NL"/>
      </w:rPr>
      <w:t>Bedrijfsvoering</w:t>
    </w:r>
  </w:p>
  <w:p w:rsidR="006152DE" w:rsidRDefault="006152DE" w14:paraId="065C8134" w14:textId="1520B1D6">
    <w:pPr>
      <w:pStyle w:val="Voettekst"/>
      <w:rPr>
        <w:lang w:val="nl-NL"/>
      </w:rPr>
    </w:pPr>
    <w:r>
      <w:rPr>
        <w:lang w:val="nl-NL"/>
      </w:rPr>
      <w:t xml:space="preserve">Team </w:t>
    </w:r>
    <w:r w:rsidR="00740B9A">
      <w:rPr>
        <w:lang w:val="nl-NL"/>
      </w:rPr>
      <w:t>Inkoop &amp; Contractmanagement</w:t>
    </w:r>
  </w:p>
  <w:p w:rsidRPr="006152DE" w:rsidR="006152DE" w:rsidRDefault="00FD4031" w14:paraId="25D55E4A" w14:textId="09771C06">
    <w:pPr>
      <w:pStyle w:val="Voettekst"/>
      <w:rPr>
        <w:lang w:val="nl-NL"/>
      </w:rPr>
    </w:pPr>
    <w:r>
      <w:rPr>
        <w:lang w:val="nl-NL"/>
      </w:rPr>
      <w:t xml:space="preserve">Versie </w:t>
    </w:r>
    <w:r w:rsidR="00295515">
      <w:rPr>
        <w:lang w:val="nl-NL"/>
      </w:rPr>
      <w:t>Maart</w:t>
    </w:r>
    <w:r w:rsidR="00740B9A">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70C8" w:rsidP="00375321" w:rsidRDefault="00FD70C8" w14:paraId="679130D1" w14:textId="77777777">
      <w:r>
        <w:separator/>
      </w:r>
    </w:p>
  </w:footnote>
  <w:footnote w:type="continuationSeparator" w:id="0">
    <w:p w:rsidR="00FD70C8" w:rsidP="00375321" w:rsidRDefault="00FD70C8" w14:paraId="5B81EE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2AAE"/>
    <w:rsid w:val="00063E40"/>
    <w:rsid w:val="00170B91"/>
    <w:rsid w:val="0019447B"/>
    <w:rsid w:val="002808EB"/>
    <w:rsid w:val="00295515"/>
    <w:rsid w:val="002E2B4B"/>
    <w:rsid w:val="00314C9C"/>
    <w:rsid w:val="00343948"/>
    <w:rsid w:val="00365AA9"/>
    <w:rsid w:val="00375321"/>
    <w:rsid w:val="003A5221"/>
    <w:rsid w:val="0042747A"/>
    <w:rsid w:val="00437066"/>
    <w:rsid w:val="00525186"/>
    <w:rsid w:val="005F7351"/>
    <w:rsid w:val="006152DE"/>
    <w:rsid w:val="00740B9A"/>
    <w:rsid w:val="009813D6"/>
    <w:rsid w:val="009C548F"/>
    <w:rsid w:val="00A1161A"/>
    <w:rsid w:val="00AD0F53"/>
    <w:rsid w:val="00AE442E"/>
    <w:rsid w:val="00EE0C4C"/>
    <w:rsid w:val="00F93692"/>
    <w:rsid w:val="00FD4031"/>
    <w:rsid w:val="00FD70C8"/>
    <w:rsid w:val="05026985"/>
    <w:rsid w:val="257F88DB"/>
    <w:rsid w:val="41629C47"/>
    <w:rsid w:val="5226C7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4CA7C9-ABC6-476B-A336-93322DF4B344}"/>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94C216E9-83DB-44C2-A5EF-9B2E89063AE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8</cp:revision>
  <dcterms:created xsi:type="dcterms:W3CDTF">2021-11-01T10:38:00Z</dcterms:created>
  <dcterms:modified xsi:type="dcterms:W3CDTF">2026-01-12T10:41:29Z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6" name="docLang">
    <vt:lpwstr>nl</vt:lpwstr>
  </property>
</Properties>
</file>